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419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MATHEWE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F06419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419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419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Martyn of Tunbridge,</w:t>
      </w:r>
    </w:p>
    <w:p w:rsidR="00F06419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Kent(q.v.).</w:t>
      </w:r>
    </w:p>
    <w:p w:rsidR="00F06419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F06419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419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F06419" w:rsidP="00F064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419" w:rsidRDefault="00F06419" w:rsidP="00564E3C">
      <w:pPr>
        <w:spacing w:after="0" w:line="240" w:lineRule="auto"/>
      </w:pPr>
      <w:r>
        <w:separator/>
      </w:r>
    </w:p>
  </w:endnote>
  <w:endnote w:type="continuationSeparator" w:id="0">
    <w:p w:rsidR="00F06419" w:rsidRDefault="00F0641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6419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419" w:rsidRDefault="00F06419" w:rsidP="00564E3C">
      <w:pPr>
        <w:spacing w:after="0" w:line="240" w:lineRule="auto"/>
      </w:pPr>
      <w:r>
        <w:separator/>
      </w:r>
    </w:p>
  </w:footnote>
  <w:footnote w:type="continuationSeparator" w:id="0">
    <w:p w:rsidR="00F06419" w:rsidRDefault="00F0641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419"/>
    <w:rsid w:val="00372DC6"/>
    <w:rsid w:val="00564E3C"/>
    <w:rsid w:val="0064591D"/>
    <w:rsid w:val="00DD5B8A"/>
    <w:rsid w:val="00EB41B8"/>
    <w:rsid w:val="00F0641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F0C391-81CC-48D4-A7D6-56475456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064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2015-12-29T20:56:00Z</dcterms:created>
  <dcterms:modified xsi:type="dcterms:W3CDTF">2015-12-29T20:56:00Z</dcterms:modified>
</cp:coreProperties>
</file>